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951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8D0A5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14578">
        <w:rPr>
          <w:rFonts w:ascii="Arial" w:eastAsia="MS Mincho" w:hAnsi="Arial" w:cs="Arial"/>
          <w:b/>
          <w:sz w:val="24"/>
          <w:szCs w:val="24"/>
          <w:lang w:eastAsia="ja-JP"/>
        </w:rPr>
        <w:t>3593</w:t>
      </w:r>
    </w:p>
    <w:p w:rsidR="00DB2951" w:rsidRPr="00F520B8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F520B8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Pr="00F520B8">
        <w:rPr>
          <w:rFonts w:ascii="Arial" w:eastAsia="等线" w:hAnsi="Arial" w:cs="Arial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</w:t>
      </w:r>
    </w:p>
    <w:p w:rsidR="00DB2951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409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E72B9">
        <w:rPr>
          <w:rFonts w:ascii="Arial" w:eastAsia="MS Mincho" w:hAnsi="Arial" w:cs="Arial"/>
          <w:b/>
          <w:sz w:val="24"/>
          <w:szCs w:val="24"/>
          <w:lang w:eastAsia="ja-JP"/>
        </w:rPr>
        <w:t>(</w:t>
      </w:r>
    </w:p>
    <w:p w:rsidR="00036CB6" w:rsidRPr="004778A4" w:rsidRDefault="008D0A55" w:rsidP="00DB29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D0A55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D14ABC" w:rsidRDefault="00D14ABC" w:rsidP="00D14ABC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:rsidR="00D14ABC" w:rsidRDefault="00D14ABC" w:rsidP="00D14ABC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</w:rPr>
        <w:t>102</w:t>
      </w:r>
    </w:p>
    <w:p w:rsidR="00D14ABC" w:rsidRDefault="00D14ABC" w:rsidP="00D14ABC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614578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22.</w:t>
      </w:r>
      <w:r>
        <w:rPr>
          <w:rFonts w:eastAsia="Malgun Gothic"/>
          <w:b/>
          <w:sz w:val="24"/>
        </w:rPr>
        <w:t>840</w:t>
      </w:r>
      <w:r>
        <w:rPr>
          <w:b/>
          <w:sz w:val="24"/>
        </w:rPr>
        <w:t xml:space="preserve">, Version </w:t>
      </w:r>
      <w:r w:rsidRPr="00614578">
        <w:rPr>
          <w:b/>
          <w:sz w:val="24"/>
          <w:lang w:val="en-US" w:eastAsia="zh-CN"/>
        </w:rPr>
        <w:t>2</w:t>
      </w:r>
      <w:r w:rsidRPr="00614578">
        <w:rPr>
          <w:b/>
          <w:sz w:val="24"/>
          <w:lang w:eastAsia="zh-CN"/>
        </w:rPr>
        <w:t>.</w:t>
      </w:r>
      <w:r w:rsidR="00614578" w:rsidRPr="00614578">
        <w:rPr>
          <w:b/>
          <w:sz w:val="24"/>
          <w:lang w:val="en-US" w:eastAsia="zh-CN"/>
        </w:rPr>
        <w:t>1</w:t>
      </w:r>
      <w:r w:rsidRPr="00614578">
        <w:rPr>
          <w:b/>
          <w:sz w:val="24"/>
          <w:lang w:eastAsia="zh-CN"/>
        </w:rPr>
        <w:t>.0</w:t>
      </w:r>
    </w:p>
    <w:p w:rsidR="0045428D" w:rsidRPr="00DC56E4" w:rsidRDefault="00D14ABC" w:rsidP="00D14ABC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  <w:t>Approva</w:t>
      </w:r>
      <w:r>
        <w:rPr>
          <w:b/>
          <w:sz w:val="24"/>
        </w:rPr>
        <w:t>l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6D0009" w:rsidRPr="006D0009" w:rsidRDefault="006D0009" w:rsidP="006D0009">
      <w:pPr>
        <w:rPr>
          <w:sz w:val="24"/>
        </w:rPr>
      </w:pPr>
      <w:r w:rsidRPr="006D0009">
        <w:rPr>
          <w:sz w:val="24"/>
        </w:rPr>
        <w:t>TR 22.8</w:t>
      </w:r>
      <w:r>
        <w:rPr>
          <w:sz w:val="24"/>
        </w:rPr>
        <w:t>40</w:t>
      </w:r>
      <w:r w:rsidRPr="006D0009">
        <w:rPr>
          <w:sz w:val="24"/>
        </w:rPr>
        <w:t xml:space="preserve"> captures the outcome of the SA1 Rel-19 study </w:t>
      </w:r>
      <w:proofErr w:type="spellStart"/>
      <w:r w:rsidRPr="006D0009">
        <w:rPr>
          <w:sz w:val="24"/>
        </w:rPr>
        <w:t>FS_</w:t>
      </w:r>
      <w:r>
        <w:rPr>
          <w:sz w:val="24"/>
        </w:rPr>
        <w:t>Ambient_IoT</w:t>
      </w:r>
      <w:proofErr w:type="spellEnd"/>
      <w:r w:rsidRPr="006D0009">
        <w:rPr>
          <w:sz w:val="24"/>
        </w:rPr>
        <w:t xml:space="preserve">, aiming at identifying use cases and potential new requirements related to 5GS support of </w:t>
      </w:r>
      <w:r>
        <w:rPr>
          <w:sz w:val="24"/>
        </w:rPr>
        <w:t>Ambient IoT services</w:t>
      </w:r>
      <w:r w:rsidRPr="006D0009">
        <w:rPr>
          <w:sz w:val="24"/>
        </w:rPr>
        <w:t>.</w:t>
      </w:r>
    </w:p>
    <w:p w:rsidR="006D0009" w:rsidRPr="006D0009" w:rsidRDefault="006D0009" w:rsidP="006D0009">
      <w:pPr>
        <w:rPr>
          <w:sz w:val="24"/>
        </w:rPr>
      </w:pPr>
      <w:r w:rsidRPr="006D0009">
        <w:rPr>
          <w:sz w:val="24"/>
        </w:rPr>
        <w:t xml:space="preserve">After finalizing use cases, consolidated requirements and conclusions, the attached </w:t>
      </w:r>
      <w:r w:rsidRPr="006D0009">
        <w:rPr>
          <w:rFonts w:hint="eastAsia"/>
          <w:sz w:val="24"/>
        </w:rPr>
        <w:t xml:space="preserve">TR </w:t>
      </w:r>
      <w:r w:rsidRPr="006D0009">
        <w:rPr>
          <w:sz w:val="24"/>
        </w:rPr>
        <w:t>22.8</w:t>
      </w:r>
      <w:r>
        <w:rPr>
          <w:sz w:val="24"/>
        </w:rPr>
        <w:t>40</w:t>
      </w:r>
      <w:r w:rsidRPr="006D0009">
        <w:rPr>
          <w:sz w:val="24"/>
        </w:rPr>
        <w:t xml:space="preserve"> </w:t>
      </w:r>
      <w:r w:rsidRPr="006D0009">
        <w:rPr>
          <w:rFonts w:hint="eastAsia"/>
          <w:sz w:val="24"/>
        </w:rPr>
        <w:t xml:space="preserve">is submitted for </w:t>
      </w:r>
      <w:r w:rsidRPr="006D0009">
        <w:rPr>
          <w:sz w:val="24"/>
        </w:rPr>
        <w:t>SA approval</w:t>
      </w:r>
      <w:r w:rsidRPr="006D0009">
        <w:rPr>
          <w:rFonts w:hint="eastAsia"/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  <w:bookmarkStart w:id="0" w:name="_GoBack"/>
      <w:bookmarkEnd w:id="0"/>
    </w:p>
    <w:p w:rsidR="00834540" w:rsidRPr="006D0009" w:rsidRDefault="006D0009" w:rsidP="006D0009">
      <w:pPr>
        <w:rPr>
          <w:sz w:val="24"/>
        </w:rPr>
      </w:pPr>
      <w:r w:rsidRPr="006D0009">
        <w:rPr>
          <w:sz w:val="24"/>
        </w:rPr>
        <w:t>Finalized performance requirement.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FA3923" w:rsidRPr="00FA3923" w:rsidRDefault="00540635" w:rsidP="00FA3923">
      <w:pPr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255A48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None</w:t>
      </w:r>
    </w:p>
    <w:sectPr w:rsidR="0045428D" w:rsidRPr="00255A4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469F" w:rsidRDefault="0047469F" w:rsidP="008F7A27">
      <w:pPr>
        <w:spacing w:after="0"/>
      </w:pPr>
      <w:r>
        <w:separator/>
      </w:r>
    </w:p>
  </w:endnote>
  <w:endnote w:type="continuationSeparator" w:id="0">
    <w:p w:rsidR="0047469F" w:rsidRDefault="0047469F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469F" w:rsidRDefault="0047469F" w:rsidP="008F7A27">
      <w:pPr>
        <w:spacing w:after="0"/>
      </w:pPr>
      <w:r>
        <w:separator/>
      </w:r>
    </w:p>
  </w:footnote>
  <w:footnote w:type="continuationSeparator" w:id="0">
    <w:p w:rsidR="0047469F" w:rsidRDefault="0047469F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D0400"/>
    <w:multiLevelType w:val="hybridMultilevel"/>
    <w:tmpl w:val="321A8A06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6CB6"/>
    <w:rsid w:val="000C0488"/>
    <w:rsid w:val="000F7ECB"/>
    <w:rsid w:val="00140F12"/>
    <w:rsid w:val="001901D0"/>
    <w:rsid w:val="00201520"/>
    <w:rsid w:val="00222D66"/>
    <w:rsid w:val="00255A48"/>
    <w:rsid w:val="002B09A1"/>
    <w:rsid w:val="002B70DE"/>
    <w:rsid w:val="002D7FB6"/>
    <w:rsid w:val="002E27D8"/>
    <w:rsid w:val="00315400"/>
    <w:rsid w:val="00373A80"/>
    <w:rsid w:val="003A2075"/>
    <w:rsid w:val="003D4CB4"/>
    <w:rsid w:val="0045428D"/>
    <w:rsid w:val="0047469F"/>
    <w:rsid w:val="00477720"/>
    <w:rsid w:val="00491CE0"/>
    <w:rsid w:val="004C1CF7"/>
    <w:rsid w:val="004E277D"/>
    <w:rsid w:val="00540635"/>
    <w:rsid w:val="00547FAB"/>
    <w:rsid w:val="005907E3"/>
    <w:rsid w:val="00614578"/>
    <w:rsid w:val="00671A4E"/>
    <w:rsid w:val="006D0009"/>
    <w:rsid w:val="00757A9E"/>
    <w:rsid w:val="007C5783"/>
    <w:rsid w:val="00834540"/>
    <w:rsid w:val="0087723B"/>
    <w:rsid w:val="008D0A55"/>
    <w:rsid w:val="008D2B86"/>
    <w:rsid w:val="008E20CA"/>
    <w:rsid w:val="008F77F0"/>
    <w:rsid w:val="008F7A27"/>
    <w:rsid w:val="009126C2"/>
    <w:rsid w:val="00943B5E"/>
    <w:rsid w:val="009671E4"/>
    <w:rsid w:val="009A2397"/>
    <w:rsid w:val="009B1DE6"/>
    <w:rsid w:val="00A25546"/>
    <w:rsid w:val="00A50B75"/>
    <w:rsid w:val="00AA4C7D"/>
    <w:rsid w:val="00BB415C"/>
    <w:rsid w:val="00BE12D4"/>
    <w:rsid w:val="00C8046E"/>
    <w:rsid w:val="00CA1DD3"/>
    <w:rsid w:val="00CC358C"/>
    <w:rsid w:val="00CD2F35"/>
    <w:rsid w:val="00CD5D38"/>
    <w:rsid w:val="00D03F59"/>
    <w:rsid w:val="00D14ABC"/>
    <w:rsid w:val="00D76C1F"/>
    <w:rsid w:val="00DB2951"/>
    <w:rsid w:val="00DC278D"/>
    <w:rsid w:val="00DC56E4"/>
    <w:rsid w:val="00DD02F7"/>
    <w:rsid w:val="00EA3641"/>
    <w:rsid w:val="00FA3923"/>
    <w:rsid w:val="00FC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B97FD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8345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OPPOr1</cp:lastModifiedBy>
  <cp:revision>11</cp:revision>
  <dcterms:created xsi:type="dcterms:W3CDTF">2023-08-25T09:27:00Z</dcterms:created>
  <dcterms:modified xsi:type="dcterms:W3CDTF">2023-11-17T18:41:00Z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